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81" w:rsidRDefault="0044258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442581" w:rsidRPr="004C163C" w:rsidRDefault="00442581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442581" w:rsidRPr="004B444B" w:rsidRDefault="0044258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44258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442581" w:rsidRPr="004B444B" w:rsidRDefault="0044258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442581" w:rsidRDefault="00442581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442581" w:rsidRPr="005A7C3F" w:rsidRDefault="00442581" w:rsidP="00CE1987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6, części 7, części 8</w:t>
      </w:r>
      <w:r>
        <w:rPr>
          <w:b/>
          <w:u w:val="single"/>
          <w:lang w:eastAsia="pl-PL"/>
        </w:rPr>
        <w:t>, część 9, część 10, część 11</w:t>
      </w:r>
      <w:r w:rsidRPr="005A7C3F">
        <w:rPr>
          <w:b/>
          <w:u w:val="single"/>
          <w:lang w:eastAsia="pl-PL"/>
        </w:rPr>
        <w:t xml:space="preserve"> zamówienia*</w:t>
      </w:r>
    </w:p>
    <w:p w:rsidR="00442581" w:rsidRPr="005A7C3F" w:rsidRDefault="00442581" w:rsidP="00CE1987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442581" w:rsidRDefault="00442581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442581" w:rsidRPr="00E61551" w:rsidRDefault="00442581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442581" w:rsidRPr="00AE0107" w:rsidRDefault="00442581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oświetlenia drogowego na terenie Gminy Święciechowa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442581" w:rsidRPr="00275863" w:rsidRDefault="00442581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442581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42581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442581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42581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42581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442581" w:rsidRPr="00237778" w:rsidRDefault="0044258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442581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442581" w:rsidRPr="004C163C" w:rsidRDefault="0044258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442581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581" w:rsidRDefault="0044258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442581" w:rsidRDefault="0044258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581" w:rsidRDefault="0044258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442581" w:rsidRDefault="0044258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81" w:rsidRDefault="00442581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P.271.22.2026</w:t>
    </w:r>
  </w:p>
  <w:p w:rsidR="00442581" w:rsidRPr="00237778" w:rsidRDefault="00442581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926CE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2581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3439B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9F66C3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86AAE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66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230</Words>
  <Characters>1386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40</cp:revision>
  <dcterms:created xsi:type="dcterms:W3CDTF">2021-04-20T12:41:00Z</dcterms:created>
  <dcterms:modified xsi:type="dcterms:W3CDTF">2026-07-03T08:03:00Z</dcterms:modified>
</cp:coreProperties>
</file>